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241C" w14:textId="77777777" w:rsidR="00DA36E8" w:rsidRPr="00BA7497" w:rsidRDefault="00DA36E8">
      <w:pPr>
        <w:sectPr w:rsidR="00DA36E8" w:rsidRPr="00BA7497">
          <w:headerReference w:type="default" r:id="rId7"/>
          <w:type w:val="continuous"/>
          <w:pgSz w:w="12240" w:h="15840" w:code="1"/>
          <w:pgMar w:top="2880" w:right="1800" w:bottom="1440" w:left="1800" w:header="720" w:footer="720" w:gutter="0"/>
          <w:cols w:space="720"/>
        </w:sectPr>
      </w:pPr>
    </w:p>
    <w:p w14:paraId="3C861526" w14:textId="3DB9C6D3" w:rsidR="00505B2A" w:rsidRPr="00BA7497" w:rsidRDefault="00505B2A" w:rsidP="00505B2A">
      <w:bookmarkStart w:id="0" w:name="_Hlk97909073"/>
      <w:r w:rsidRPr="00BA7497">
        <w:rPr>
          <w:b/>
        </w:rPr>
        <w:t>TO:</w:t>
      </w:r>
      <w:r w:rsidRPr="00BA7497">
        <w:rPr>
          <w:b/>
        </w:rPr>
        <w:tab/>
      </w:r>
      <w:r w:rsidRPr="00BA7497">
        <w:rPr>
          <w:b/>
        </w:rPr>
        <w:tab/>
      </w:r>
      <w:r w:rsidR="00BA7497" w:rsidRPr="00BA7497">
        <w:rPr>
          <w:szCs w:val="24"/>
        </w:rPr>
        <w:t>Forrest Smith</w:t>
      </w:r>
      <w:r w:rsidRPr="00BA7497">
        <w:t>, Attorney</w:t>
      </w:r>
    </w:p>
    <w:p w14:paraId="7EE61783" w14:textId="77777777" w:rsidR="00505B2A" w:rsidRPr="00BA7497" w:rsidRDefault="00505B2A" w:rsidP="00505B2A">
      <w:pPr>
        <w:ind w:left="1440"/>
      </w:pPr>
      <w:r w:rsidRPr="00BA7497">
        <w:t>Legal Division</w:t>
      </w:r>
    </w:p>
    <w:p w14:paraId="5C20EC15" w14:textId="77777777" w:rsidR="00505B2A" w:rsidRPr="00BA7497" w:rsidRDefault="00505B2A" w:rsidP="00505B2A">
      <w:pPr>
        <w:tabs>
          <w:tab w:val="left" w:pos="1170"/>
        </w:tabs>
      </w:pPr>
      <w:r w:rsidRPr="00BA7497">
        <w:tab/>
      </w:r>
      <w:r w:rsidRPr="00BA7497">
        <w:tab/>
      </w:r>
    </w:p>
    <w:p w14:paraId="760DC641" w14:textId="161D90F9" w:rsidR="00505B2A" w:rsidRPr="00BA7497" w:rsidRDefault="00505B2A" w:rsidP="00505B2A">
      <w:r w:rsidRPr="00BA7497">
        <w:rPr>
          <w:b/>
        </w:rPr>
        <w:t>FROM:</w:t>
      </w:r>
      <w:r w:rsidRPr="00BA7497">
        <w:rPr>
          <w:b/>
        </w:rPr>
        <w:tab/>
      </w:r>
      <w:r w:rsidR="00BA7497" w:rsidRPr="00BA7497">
        <w:rPr>
          <w:szCs w:val="24"/>
        </w:rPr>
        <w:t>James Harville</w:t>
      </w:r>
      <w:r w:rsidRPr="00BA7497">
        <w:t xml:space="preserve">, </w:t>
      </w:r>
      <w:r w:rsidR="00BA7497" w:rsidRPr="00BA7497">
        <w:t>Infrastructure Analyst</w:t>
      </w:r>
    </w:p>
    <w:p w14:paraId="097BA9A5" w14:textId="77777777" w:rsidR="00505B2A" w:rsidRPr="00BA7497" w:rsidRDefault="00505B2A" w:rsidP="00505B2A">
      <w:pPr>
        <w:ind w:left="1440"/>
      </w:pPr>
      <w:r w:rsidRPr="00BA7497">
        <w:t>Infrastructure Division</w:t>
      </w:r>
    </w:p>
    <w:p w14:paraId="6827E67F" w14:textId="77777777" w:rsidR="00505B2A" w:rsidRPr="00BA7497" w:rsidRDefault="00505B2A" w:rsidP="00505B2A">
      <w:pPr>
        <w:ind w:left="1440"/>
      </w:pPr>
    </w:p>
    <w:p w14:paraId="5DC281E2" w14:textId="1EE22D45" w:rsidR="001A5F52" w:rsidRPr="00BA7497" w:rsidRDefault="001A5F52" w:rsidP="001A5F52">
      <w:pPr>
        <w:rPr>
          <w:bCs/>
        </w:rPr>
      </w:pPr>
      <w:r w:rsidRPr="00BA7497">
        <w:rPr>
          <w:b/>
        </w:rPr>
        <w:t>DATE:</w:t>
      </w:r>
      <w:r w:rsidRPr="00BA7497">
        <w:rPr>
          <w:b/>
        </w:rPr>
        <w:tab/>
      </w:r>
      <w:r w:rsidR="00BA7497" w:rsidRPr="00BA7497">
        <w:rPr>
          <w:rStyle w:val="Style1"/>
          <w:rFonts w:eastAsiaTheme="minorHAnsi"/>
          <w:color w:val="auto"/>
        </w:rPr>
        <w:t>September 2, 2022</w:t>
      </w:r>
      <w:r w:rsidRPr="00BA7497">
        <w:rPr>
          <w:bCs/>
        </w:rPr>
        <w:t xml:space="preserve"> </w:t>
      </w:r>
      <w:bookmarkEnd w:id="0"/>
    </w:p>
    <w:p w14:paraId="09FD9C96" w14:textId="77777777" w:rsidR="001A5F52" w:rsidRDefault="001A5F52" w:rsidP="001A5F52">
      <w:pPr>
        <w:tabs>
          <w:tab w:val="left" w:pos="1170"/>
        </w:tabs>
        <w:spacing w:before="240"/>
      </w:pPr>
    </w:p>
    <w:p w14:paraId="616CE608" w14:textId="0BB93E50" w:rsidR="001A5F52" w:rsidRDefault="001A5F52" w:rsidP="001A5F52">
      <w:pPr>
        <w:ind w:left="1440" w:hanging="1440"/>
        <w:rPr>
          <w:i/>
        </w:rPr>
      </w:pPr>
      <w:r>
        <w:rPr>
          <w:b/>
        </w:rPr>
        <w:t>RE:</w:t>
      </w:r>
      <w:r>
        <w:rPr>
          <w:b/>
        </w:rPr>
        <w:tab/>
      </w:r>
      <w:r w:rsidR="00BA7497" w:rsidRPr="00452BE7">
        <w:rPr>
          <w:bCs/>
        </w:rPr>
        <w:t>Docket No. 53331</w:t>
      </w:r>
      <w:r w:rsidR="00BA7497" w:rsidRPr="00452BE7">
        <w:t xml:space="preserve"> – </w:t>
      </w:r>
      <w:r w:rsidR="00BA7497" w:rsidRPr="00452BE7">
        <w:rPr>
          <w:i/>
        </w:rPr>
        <w:t>Application of Stonebridge Water Supply Corporation</w:t>
      </w:r>
      <w:r w:rsidR="00BA7497">
        <w:rPr>
          <w:i/>
        </w:rPr>
        <w:t xml:space="preserve"> and</w:t>
      </w:r>
      <w:r w:rsidR="00BA7497" w:rsidRPr="00452BE7">
        <w:rPr>
          <w:bCs/>
          <w:i/>
        </w:rPr>
        <w:t xml:space="preserve"> </w:t>
      </w:r>
      <w:r w:rsidR="00BA7497" w:rsidRPr="00452BE7">
        <w:rPr>
          <w:i/>
        </w:rPr>
        <w:t xml:space="preserve">Cross Timbers Water Supply Corporation for Sale, Transfer, or Merger of Facilities and Certificate Rights in </w:t>
      </w:r>
      <w:bookmarkStart w:id="1" w:name="_Hlk51227441"/>
      <w:r w:rsidR="00BA7497" w:rsidRPr="00452BE7">
        <w:rPr>
          <w:i/>
          <w:iCs/>
        </w:rPr>
        <w:t xml:space="preserve">Denton </w:t>
      </w:r>
      <w:bookmarkStart w:id="2" w:name="_Hlk97894631"/>
      <w:r w:rsidR="00BA7497" w:rsidRPr="00452BE7">
        <w:rPr>
          <w:i/>
          <w:iCs/>
        </w:rPr>
        <w:t>County</w:t>
      </w:r>
      <w:bookmarkEnd w:id="1"/>
      <w:bookmarkEnd w:id="2"/>
    </w:p>
    <w:p w14:paraId="29C19BF2"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18C11B6" wp14:editId="55905D5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70B54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038860FE" w14:textId="77777777" w:rsidR="008C469B" w:rsidRDefault="008C469B" w:rsidP="008C469B">
      <w:pPr>
        <w:rPr>
          <w:strike/>
        </w:rPr>
      </w:pPr>
    </w:p>
    <w:p w14:paraId="21FDAE17"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1C0C7C94" w14:textId="77777777" w:rsidR="00AD09CD" w:rsidRDefault="00AD09CD" w:rsidP="00C90F1A">
      <w:pPr>
        <w:rPr>
          <w:bCs/>
        </w:rPr>
      </w:pPr>
    </w:p>
    <w:p w14:paraId="3F02A28F" w14:textId="769355F7" w:rsidR="00BA7497" w:rsidRPr="00BA7497" w:rsidRDefault="00BA7497" w:rsidP="00BA7497">
      <w:pPr>
        <w:rPr>
          <w:bCs/>
        </w:rPr>
      </w:pPr>
      <w:bookmarkStart w:id="3" w:name="_Hlk51227919"/>
      <w:bookmarkStart w:id="4" w:name="_Hlk51227193"/>
      <w:r w:rsidRPr="00BA7497">
        <w:t xml:space="preserve">On </w:t>
      </w:r>
      <w:bookmarkStart w:id="5" w:name="_Hlk97897182"/>
      <w:r w:rsidRPr="00BA7497">
        <w:rPr>
          <w:rStyle w:val="Style3"/>
          <w:i w:val="0"/>
          <w:iCs/>
        </w:rPr>
        <w:t>March 10, 2022</w:t>
      </w:r>
      <w:bookmarkEnd w:id="5"/>
      <w:r w:rsidRPr="00BA7497">
        <w:rPr>
          <w:rStyle w:val="Style3"/>
          <w:iCs/>
        </w:rPr>
        <w:t>,</w:t>
      </w:r>
      <w:r w:rsidRPr="00BA7497">
        <w:t xml:space="preserve"> Cross Timbers Water Supply Corporation</w:t>
      </w:r>
      <w:r w:rsidRPr="00BA7497">
        <w:rPr>
          <w:bCs/>
        </w:rPr>
        <w:t xml:space="preserve"> (</w:t>
      </w:r>
      <w:bookmarkStart w:id="6" w:name="_Hlk52538154"/>
      <w:bookmarkStart w:id="7" w:name="_Hlk53563077"/>
      <w:bookmarkEnd w:id="3"/>
      <w:r w:rsidRPr="00BA7497">
        <w:t>Cross Timbers</w:t>
      </w:r>
      <w:bookmarkEnd w:id="6"/>
      <w:bookmarkEnd w:id="7"/>
      <w:r w:rsidRPr="00BA7497">
        <w:t xml:space="preserve"> WSC</w:t>
      </w:r>
      <w:r w:rsidRPr="00BA7497">
        <w:rPr>
          <w:bCs/>
        </w:rPr>
        <w:t xml:space="preserve">) and the </w:t>
      </w:r>
      <w:r w:rsidRPr="00BA7497">
        <w:t>Stonebridge Water Supply Corporation</w:t>
      </w:r>
      <w:r w:rsidRPr="00BA7497">
        <w:rPr>
          <w:i/>
        </w:rPr>
        <w:t xml:space="preserve"> </w:t>
      </w:r>
      <w:r w:rsidRPr="00BA7497">
        <w:rPr>
          <w:bCs/>
        </w:rPr>
        <w:t>(</w:t>
      </w:r>
      <w:r w:rsidRPr="00BA7497">
        <w:t>Stonebridge WSC</w:t>
      </w:r>
      <w:r w:rsidRPr="00BA7497">
        <w:rPr>
          <w:bCs/>
        </w:rPr>
        <w:t xml:space="preserve">) (collectively Applicants) filed an application for sale, transfer, or merger (STM) of facilities and certificate rights in </w:t>
      </w:r>
      <w:bookmarkStart w:id="8" w:name="_Hlk51227464"/>
      <w:r w:rsidRPr="00BA7497">
        <w:t>Denton</w:t>
      </w:r>
      <w:r w:rsidRPr="00BA7497">
        <w:rPr>
          <w:bCs/>
        </w:rPr>
        <w:t xml:space="preserve"> </w:t>
      </w:r>
      <w:bookmarkStart w:id="9" w:name="_Hlk97904805"/>
      <w:bookmarkEnd w:id="8"/>
      <w:r w:rsidRPr="00BA7497">
        <w:t>County</w:t>
      </w:r>
      <w:bookmarkEnd w:id="9"/>
      <w:r w:rsidRPr="00BA7497">
        <w:rPr>
          <w:bCs/>
        </w:rPr>
        <w:t xml:space="preserve">, Texas, under Texas Water Code </w:t>
      </w:r>
      <w:r w:rsidRPr="00BA7497">
        <w:t xml:space="preserve">(TWC) </w:t>
      </w:r>
      <w:r w:rsidRPr="00BA7497">
        <w:rPr>
          <w:rStyle w:val="Style1"/>
          <w:color w:val="auto"/>
        </w:rPr>
        <w:t xml:space="preserve">§ 13.301 </w:t>
      </w:r>
      <w:r w:rsidRPr="00BA7497">
        <w:rPr>
          <w:bCs/>
        </w:rPr>
        <w:t xml:space="preserve">and 16 Texas Administrative Code (TAC) </w:t>
      </w:r>
      <w:r w:rsidRPr="00BA7497">
        <w:rPr>
          <w:rStyle w:val="Style1"/>
          <w:color w:val="auto"/>
        </w:rPr>
        <w:t>§ 24.239</w:t>
      </w:r>
      <w:r w:rsidRPr="00BA7497">
        <w:rPr>
          <w:bCs/>
        </w:rPr>
        <w:t xml:space="preserve">.  </w:t>
      </w:r>
    </w:p>
    <w:p w14:paraId="0D55CFF5" w14:textId="77777777" w:rsidR="00BA7497" w:rsidRPr="00BA7497" w:rsidRDefault="00BA7497" w:rsidP="00BA7497">
      <w:pPr>
        <w:rPr>
          <w:bCs/>
        </w:rPr>
      </w:pPr>
    </w:p>
    <w:p w14:paraId="53C51791" w14:textId="79443BFD" w:rsidR="00BA7497" w:rsidRPr="00BA7497" w:rsidRDefault="00BA7497" w:rsidP="00BA7497">
      <w:pPr>
        <w:rPr>
          <w:bCs/>
        </w:rPr>
      </w:pPr>
      <w:bookmarkStart w:id="10" w:name="_Hlk63330499"/>
      <w:bookmarkStart w:id="11" w:name="_Hlk63326489"/>
      <w:bookmarkEnd w:id="4"/>
      <w:r w:rsidRPr="00BA7497">
        <w:rPr>
          <w:bCs/>
        </w:rPr>
        <w:t xml:space="preserve">Specifically, </w:t>
      </w:r>
      <w:bookmarkStart w:id="12" w:name="_Hlk53563472"/>
      <w:r w:rsidRPr="00BA7497">
        <w:t>Cross Timbers</w:t>
      </w:r>
      <w:bookmarkEnd w:id="12"/>
      <w:r w:rsidRPr="00BA7497">
        <w:t xml:space="preserve"> WSC</w:t>
      </w:r>
      <w:r w:rsidRPr="00BA7497">
        <w:rPr>
          <w:bCs/>
        </w:rPr>
        <w:t xml:space="preserve">, </w:t>
      </w:r>
      <w:r w:rsidRPr="00BA7497">
        <w:t xml:space="preserve">water </w:t>
      </w:r>
      <w:bookmarkStart w:id="13" w:name="_Hlk101779252"/>
      <w:r w:rsidRPr="00BA7497">
        <w:t xml:space="preserve">Certificate of Convenience and Necessity (CCN) </w:t>
      </w:r>
      <w:bookmarkEnd w:id="13"/>
      <w:r w:rsidRPr="00BA7497">
        <w:t xml:space="preserve">No. 10197, </w:t>
      </w:r>
      <w:r w:rsidRPr="00BA7497">
        <w:rPr>
          <w:bCs/>
        </w:rPr>
        <w:t xml:space="preserve">seeks approval to acquire facilities and to transfer </w:t>
      </w:r>
      <w:proofErr w:type="gramStart"/>
      <w:r w:rsidRPr="00BA7497">
        <w:rPr>
          <w:rStyle w:val="Style1"/>
          <w:color w:val="auto"/>
        </w:rPr>
        <w:t>all</w:t>
      </w:r>
      <w:r w:rsidRPr="00BA7497">
        <w:rPr>
          <w:bCs/>
        </w:rPr>
        <w:t xml:space="preserve"> of</w:t>
      </w:r>
      <w:proofErr w:type="gramEnd"/>
      <w:r w:rsidRPr="00BA7497">
        <w:rPr>
          <w:bCs/>
        </w:rPr>
        <w:t xml:space="preserve"> the </w:t>
      </w:r>
      <w:bookmarkStart w:id="14" w:name="_Hlk98141720"/>
      <w:r w:rsidRPr="00BA7497">
        <w:t>water</w:t>
      </w:r>
      <w:bookmarkEnd w:id="14"/>
      <w:r w:rsidRPr="00BA7497">
        <w:rPr>
          <w:bCs/>
        </w:rPr>
        <w:t xml:space="preserve"> service area from </w:t>
      </w:r>
      <w:r w:rsidRPr="00BA7497">
        <w:t xml:space="preserve">Stonebridge WSC </w:t>
      </w:r>
      <w:r w:rsidRPr="00BA7497">
        <w:rPr>
          <w:bCs/>
        </w:rPr>
        <w:t xml:space="preserve">under </w:t>
      </w:r>
      <w:r w:rsidRPr="00BA7497">
        <w:t>water CCN No. 12415.</w:t>
      </w:r>
      <w:r w:rsidRPr="00BA7497">
        <w:rPr>
          <w:bCs/>
        </w:rPr>
        <w:t xml:space="preserve"> </w:t>
      </w:r>
    </w:p>
    <w:p w14:paraId="57E802B7" w14:textId="49BE49FA" w:rsidR="00BA7497" w:rsidRDefault="009F11EE" w:rsidP="001A5F52">
      <w:pPr>
        <w:spacing w:before="240"/>
        <w:rPr>
          <w:bCs/>
          <w:color w:val="FF0000"/>
        </w:rPr>
      </w:pPr>
      <w:r>
        <w:t xml:space="preserve">Based on the mapping review by </w:t>
      </w:r>
      <w:bookmarkStart w:id="15" w:name="_Hlk97907535"/>
      <w:sdt>
        <w:sdtPr>
          <w:rPr>
            <w:rStyle w:val="Style4"/>
          </w:rPr>
          <w:id w:val="-587453430"/>
          <w:placeholder>
            <w:docPart w:val="69788E8953D546B997A2AE0F8432EA0A"/>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BA7497">
            <w:rPr>
              <w:rStyle w:val="Style4"/>
            </w:rPr>
            <w:t>Dave Babicki</w:t>
          </w:r>
        </w:sdtContent>
      </w:sdt>
      <w:bookmarkEnd w:id="15"/>
      <w:r w:rsidRPr="00094623">
        <w:t>, Infrastructure Division</w:t>
      </w:r>
      <w:r>
        <w:t>:</w:t>
      </w:r>
      <w:r w:rsidRPr="00094623">
        <w:t xml:space="preserve"> </w:t>
      </w:r>
    </w:p>
    <w:bookmarkEnd w:id="10"/>
    <w:bookmarkEnd w:id="11"/>
    <w:p w14:paraId="229FE494" w14:textId="77777777" w:rsidR="00BA7497" w:rsidRDefault="00BA7497" w:rsidP="000E65B6">
      <w:pPr>
        <w:pStyle w:val="ListParagraph"/>
        <w:widowControl w:val="0"/>
        <w:numPr>
          <w:ilvl w:val="0"/>
          <w:numId w:val="1"/>
        </w:numPr>
        <w:autoSpaceDE w:val="0"/>
        <w:autoSpaceDN w:val="0"/>
        <w:adjustRightInd w:val="0"/>
        <w:spacing w:before="240" w:after="0"/>
        <w:ind w:left="704"/>
        <w:jc w:val="both"/>
      </w:pPr>
      <w:r w:rsidRPr="00262A8E">
        <w:t xml:space="preserve">The requested area includes </w:t>
      </w:r>
      <w:r>
        <w:t xml:space="preserve">16 customer connections and </w:t>
      </w:r>
      <w:r w:rsidRPr="00262A8E">
        <w:t xml:space="preserve">approximately </w:t>
      </w:r>
      <w:r>
        <w:t>127</w:t>
      </w:r>
      <w:r w:rsidRPr="00262A8E">
        <w:t xml:space="preserve"> acres,</w:t>
      </w:r>
      <w:r>
        <w:t xml:space="preserve"> comprised of transferred area from Stonebridge WSC (CCN No. 12415) to Cross Timbers WSC (CCN No. 10197).</w:t>
      </w:r>
    </w:p>
    <w:p w14:paraId="6B10C5B9" w14:textId="77777777" w:rsidR="00BA7497" w:rsidRDefault="00BA7497" w:rsidP="00BA7497">
      <w:pPr>
        <w:ind w:left="704" w:hanging="360"/>
      </w:pPr>
    </w:p>
    <w:p w14:paraId="7D7E40BD" w14:textId="77777777" w:rsidR="00BA7497" w:rsidRDefault="00BA7497" w:rsidP="000E65B6">
      <w:pPr>
        <w:pStyle w:val="ListParagraph"/>
        <w:widowControl w:val="0"/>
        <w:numPr>
          <w:ilvl w:val="0"/>
          <w:numId w:val="1"/>
        </w:numPr>
        <w:autoSpaceDE w:val="0"/>
        <w:autoSpaceDN w:val="0"/>
        <w:adjustRightInd w:val="0"/>
        <w:spacing w:after="0"/>
        <w:ind w:left="704"/>
        <w:jc w:val="both"/>
      </w:pPr>
      <w:r>
        <w:t xml:space="preserve">The </w:t>
      </w:r>
      <w:sdt>
        <w:sdtPr>
          <w:alias w:val="Select type"/>
          <w:tag w:val="Select type"/>
          <w:id w:val="543647998"/>
          <w:placeholder>
            <w:docPart w:val="9917D8BA8BA244FE95E710BB72F6DBEE"/>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127 acres from CCN No. 12415 and the addition of approximately 127 acres to CCN No. 10197. </w:t>
      </w:r>
    </w:p>
    <w:p w14:paraId="6F86A0A6" w14:textId="77777777" w:rsidR="00BA7497" w:rsidRDefault="00BA7497" w:rsidP="0088627A">
      <w:pPr>
        <w:widowControl w:val="0"/>
        <w:autoSpaceDE w:val="0"/>
        <w:autoSpaceDN w:val="0"/>
        <w:adjustRightInd w:val="0"/>
      </w:pPr>
    </w:p>
    <w:p w14:paraId="1ACDE23D" w14:textId="40ABCD1F" w:rsidR="00BA7497" w:rsidRDefault="00BA7497" w:rsidP="000E65B6">
      <w:pPr>
        <w:pStyle w:val="ListParagraph"/>
        <w:widowControl w:val="0"/>
        <w:numPr>
          <w:ilvl w:val="0"/>
          <w:numId w:val="1"/>
        </w:numPr>
        <w:autoSpaceDE w:val="0"/>
        <w:autoSpaceDN w:val="0"/>
        <w:adjustRightInd w:val="0"/>
        <w:spacing w:after="0"/>
        <w:ind w:left="704"/>
        <w:jc w:val="both"/>
      </w:pPr>
      <w:r>
        <w:t>77 acres will</w:t>
      </w:r>
      <w:r w:rsidR="0088627A">
        <w:t xml:space="preserve"> have</w:t>
      </w:r>
      <w:r>
        <w:t xml:space="preserve"> single certification and 50 acres will </w:t>
      </w:r>
      <w:r w:rsidR="0088627A">
        <w:t>have</w:t>
      </w:r>
      <w:r>
        <w:t xml:space="preserve"> dual certification with Argyle WSC (CCN No. 10199).</w:t>
      </w:r>
    </w:p>
    <w:p w14:paraId="676D0138" w14:textId="77777777" w:rsidR="00BA7497" w:rsidRDefault="00BA7497" w:rsidP="00BA7497">
      <w:pPr>
        <w:ind w:left="704" w:hanging="360"/>
      </w:pPr>
    </w:p>
    <w:p w14:paraId="5BD4B0FC" w14:textId="77777777" w:rsidR="00BA7497" w:rsidRPr="00452BE7" w:rsidRDefault="00BA7497" w:rsidP="00BA7497">
      <w:pPr>
        <w:pStyle w:val="ListParagraph"/>
        <w:widowControl w:val="0"/>
        <w:numPr>
          <w:ilvl w:val="0"/>
          <w:numId w:val="1"/>
        </w:numPr>
        <w:autoSpaceDE w:val="0"/>
        <w:autoSpaceDN w:val="0"/>
        <w:adjustRightInd w:val="0"/>
        <w:spacing w:after="0"/>
        <w:ind w:left="704"/>
        <w:jc w:val="both"/>
      </w:pPr>
      <w:r>
        <w:t xml:space="preserve">The </w:t>
      </w:r>
      <w:sdt>
        <w:sdtPr>
          <w:alias w:val="Select type"/>
          <w:tag w:val="Select type"/>
          <w:id w:val="1189410491"/>
          <w:placeholder>
            <w:docPart w:val="6A694EE0A43145918D74273D65909ECE"/>
          </w:placeholder>
          <w:dropDownList>
            <w:listItem w:value="Select type."/>
            <w:listItem w:displayText="application" w:value="application"/>
            <w:listItem w:displayText="petition" w:value="petition"/>
          </w:dropDownList>
        </w:sdtPr>
        <w:sdtEndPr/>
        <w:sdtContent>
          <w:r>
            <w:t>application</w:t>
          </w:r>
        </w:sdtContent>
      </w:sdt>
      <w:r>
        <w:t xml:space="preserve"> indicates that the total acreage being requested is approximately 200</w:t>
      </w:r>
      <w:r w:rsidRPr="000642B2">
        <w:rPr>
          <w:color w:val="FF0000"/>
        </w:rPr>
        <w:t xml:space="preserve"> </w:t>
      </w:r>
      <w:r>
        <w:t xml:space="preserve">acres, however, the mapping review determined the requested area is approximately </w:t>
      </w:r>
      <w:r>
        <w:lastRenderedPageBreak/>
        <w:t>127</w:t>
      </w:r>
      <w:r w:rsidRPr="000642B2">
        <w:rPr>
          <w:color w:val="FF0000"/>
        </w:rPr>
        <w:t xml:space="preserve"> </w:t>
      </w:r>
      <w:r>
        <w:t>acres.</w:t>
      </w:r>
    </w:p>
    <w:p w14:paraId="7E939B4F" w14:textId="77777777" w:rsidR="00E57BE8" w:rsidRPr="00E57BE8" w:rsidRDefault="00E57BE8" w:rsidP="00E57BE8">
      <w:pPr>
        <w:rPr>
          <w:bCs/>
        </w:rPr>
      </w:pPr>
    </w:p>
    <w:p w14:paraId="7FBA138A"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208CA06D" w14:textId="7B0A35C0" w:rsidR="001A5F52" w:rsidRPr="00BA7497" w:rsidRDefault="00BA7497" w:rsidP="001A5F52">
      <w:pPr>
        <w:spacing w:before="240"/>
        <w:rPr>
          <w:i/>
          <w:iCs/>
        </w:rPr>
      </w:pPr>
      <w:r w:rsidRPr="00BA7497">
        <w:t>Cross Timbers WSC</w:t>
      </w:r>
      <w:r w:rsidR="001A5F52" w:rsidRPr="00BA7497">
        <w:t xml:space="preserve"> provided notice consistent with 16 TAC § 24.239(c).  The deadline to intervene was </w:t>
      </w:r>
      <w:bookmarkStart w:id="16" w:name="_Hlk97904640"/>
      <w:r w:rsidRPr="00BA7497">
        <w:rPr>
          <w:rStyle w:val="Style1"/>
          <w:color w:val="auto"/>
        </w:rPr>
        <w:t>July 11, 2022</w:t>
      </w:r>
      <w:bookmarkEnd w:id="16"/>
      <w:r w:rsidR="001A5F52" w:rsidRPr="00BA7497">
        <w:t xml:space="preserve">; </w:t>
      </w:r>
      <w:r w:rsidRPr="00BA7497">
        <w:rPr>
          <w:rStyle w:val="Style1"/>
          <w:color w:val="auto"/>
        </w:rPr>
        <w:t>there were no motions to intervene, protests, or opt-out requests received.</w:t>
      </w:r>
    </w:p>
    <w:p w14:paraId="4DF342D9" w14:textId="77777777" w:rsidR="00C90F1A" w:rsidRPr="004048C0" w:rsidRDefault="00C90F1A" w:rsidP="00C90F1A"/>
    <w:p w14:paraId="08586317" w14:textId="77777777" w:rsidR="00AD09CD" w:rsidRDefault="00AD09CD" w:rsidP="002D1F2A">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41DE1E2E" w14:textId="77777777" w:rsidR="00C90F1A" w:rsidRDefault="00CC744D" w:rsidP="001A5F52">
      <w:pPr>
        <w:pStyle w:val="BodyText"/>
        <w:spacing w:before="240" w:after="0"/>
        <w:jc w:val="both"/>
        <w:rPr>
          <w:rFonts w:cs="Times New Roman"/>
          <w:b/>
          <w:i/>
        </w:rPr>
      </w:pPr>
      <w:bookmarkStart w:id="17" w:name="_Hlk50537304"/>
      <w:bookmarkStart w:id="18"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7"/>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8"/>
      <w:r w:rsidR="00C90F1A" w:rsidRPr="00712593">
        <w:rPr>
          <w:rFonts w:cs="Times New Roman"/>
        </w:rPr>
        <w:cr/>
      </w:r>
    </w:p>
    <w:p w14:paraId="0138A6BA"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560E324" w14:textId="013B790D" w:rsidR="00C90F1A" w:rsidRPr="00CA1586" w:rsidRDefault="00BA7497" w:rsidP="001A5F52">
      <w:pPr>
        <w:ind w:left="360"/>
      </w:pPr>
      <w:bookmarkStart w:id="19" w:name="_Hlk53565704"/>
      <w:r w:rsidRPr="00473265">
        <w:t>Stonebridge WSC</w:t>
      </w:r>
      <w:bookmarkEnd w:id="19"/>
      <w:r w:rsidR="00E06950" w:rsidRPr="00473265">
        <w:t xml:space="preserve"> </w:t>
      </w:r>
      <w:r w:rsidR="00C90F1A" w:rsidRPr="00473265">
        <w:t xml:space="preserve">has a </w:t>
      </w:r>
      <w:r w:rsidR="00E06950" w:rsidRPr="00473265">
        <w:t xml:space="preserve">Texas Commission on Environmental Quality (TCEQ) approved </w:t>
      </w:r>
      <w:r w:rsidR="00145E77" w:rsidRPr="00473265">
        <w:t>public water system (PWS)</w:t>
      </w:r>
      <w:r w:rsidR="00730D56" w:rsidRPr="00473265">
        <w:t xml:space="preserve"> registered</w:t>
      </w:r>
      <w:r w:rsidR="00E06950" w:rsidRPr="00473265">
        <w:t xml:space="preserve"> as </w:t>
      </w:r>
      <w:r w:rsidRPr="00473265">
        <w:t>Stonebridge Water Supply Corporation</w:t>
      </w:r>
      <w:r w:rsidR="00E06950" w:rsidRPr="00473265">
        <w:t xml:space="preserve">, </w:t>
      </w:r>
      <w:r w:rsidR="00C90F1A" w:rsidRPr="00473265">
        <w:t>PWS ID No.</w:t>
      </w:r>
      <w:r w:rsidRPr="00473265">
        <w:t xml:space="preserve"> 0610085.</w:t>
      </w:r>
      <w:r w:rsidR="00C90F1A" w:rsidRPr="00473265">
        <w:t xml:space="preserve">  </w:t>
      </w:r>
      <w:bookmarkStart w:id="20" w:name="_Hlk53565727"/>
      <w:r w:rsidR="00AD70A6" w:rsidRPr="00473265">
        <w:t xml:space="preserve">The last TCEQ compliance investigation of the </w:t>
      </w:r>
      <w:r w:rsidRPr="00473265">
        <w:t>Stonebridge WSC</w:t>
      </w:r>
      <w:r w:rsidR="00AD70A6" w:rsidRPr="00473265">
        <w:t xml:space="preserve"> system was on </w:t>
      </w:r>
      <w:r w:rsidRPr="00473265">
        <w:t xml:space="preserve">June </w:t>
      </w:r>
      <w:r w:rsidR="00F86D80">
        <w:t>1</w:t>
      </w:r>
      <w:r w:rsidRPr="00473265">
        <w:t>, 20</w:t>
      </w:r>
      <w:r w:rsidR="00F86D80">
        <w:t>20</w:t>
      </w:r>
      <w:r w:rsidR="00AD70A6" w:rsidRPr="00473265">
        <w:t xml:space="preserve">.  </w:t>
      </w:r>
      <w:bookmarkStart w:id="21" w:name="_Hlk98143765"/>
      <w:r w:rsidRPr="00473265">
        <w:t>Stonebridge WSC</w:t>
      </w:r>
      <w:r w:rsidR="001A5F52" w:rsidRPr="00473265">
        <w:t xml:space="preserve"> </w:t>
      </w:r>
      <w:r w:rsidRPr="00473265">
        <w:rPr>
          <w:rStyle w:val="Style1"/>
          <w:color w:val="auto"/>
        </w:rPr>
        <w:t>does not have any</w:t>
      </w:r>
      <w:r w:rsidR="001A5F52" w:rsidRPr="00473265">
        <w:t xml:space="preserve"> violations listed in the TCEQ database.</w:t>
      </w:r>
      <w:r w:rsidR="00AD70A6" w:rsidRPr="00473265">
        <w:t xml:space="preserve">  </w:t>
      </w:r>
      <w:bookmarkEnd w:id="20"/>
      <w:r w:rsidR="001A5F52">
        <w:t>The Commission’s complaint records, which date back to 2017, show</w:t>
      </w:r>
      <w:r w:rsidR="00725155">
        <w:t xml:space="preserve"> </w:t>
      </w:r>
      <w:r w:rsidR="00CA1586" w:rsidRPr="00CA1586">
        <w:t>zero</w:t>
      </w:r>
      <w:r w:rsidR="00725155" w:rsidRPr="00CA1586">
        <w:t xml:space="preserve"> complaints</w:t>
      </w:r>
      <w:r w:rsidR="001A5F52" w:rsidRPr="00CA1586">
        <w:t xml:space="preserve"> against </w:t>
      </w:r>
      <w:r w:rsidRPr="00CA1586">
        <w:t>Stonebridge WSC</w:t>
      </w:r>
      <w:r w:rsidR="001A5F52" w:rsidRPr="00CA1586">
        <w:t xml:space="preserve">.  </w:t>
      </w:r>
      <w:bookmarkEnd w:id="21"/>
    </w:p>
    <w:p w14:paraId="20F6D76A"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38B2BBC6" w14:textId="591DC89A" w:rsidR="001A5F52" w:rsidRPr="007529CD" w:rsidRDefault="001A5F52" w:rsidP="001A5F52">
      <w:pPr>
        <w:ind w:left="360"/>
        <w:rPr>
          <w:shd w:val="clear" w:color="auto" w:fill="FFFFFF"/>
        </w:rPr>
      </w:pPr>
      <w:r w:rsidRPr="007529CD">
        <w:rPr>
          <w:shd w:val="clear" w:color="auto" w:fill="FFFFFF"/>
        </w:rPr>
        <w:t xml:space="preserve">The purpose of the transaction is to transfer </w:t>
      </w:r>
      <w:r w:rsidR="007529CD" w:rsidRPr="007529CD">
        <w:t>Stonebridge WSC</w:t>
      </w:r>
      <w:r w:rsidRPr="007529CD">
        <w:t xml:space="preserve"> to </w:t>
      </w:r>
      <w:r w:rsidR="00BA7497" w:rsidRPr="007529CD">
        <w:t>Cross Timbers WSC</w:t>
      </w:r>
      <w:r w:rsidRPr="007529CD">
        <w:rPr>
          <w:shd w:val="clear" w:color="auto" w:fill="FFFFFF"/>
        </w:rPr>
        <w:t xml:space="preserve">.  The customers are currently receiving </w:t>
      </w:r>
      <w:r w:rsidR="007529CD" w:rsidRPr="007529CD">
        <w:t>water</w:t>
      </w:r>
      <w:r w:rsidRPr="007529CD">
        <w:t xml:space="preserve"> service</w:t>
      </w:r>
      <w:r w:rsidRPr="007529CD">
        <w:rPr>
          <w:shd w:val="clear" w:color="auto" w:fill="FFFFFF"/>
        </w:rPr>
        <w:t xml:space="preserve"> from </w:t>
      </w:r>
      <w:r w:rsidR="00BA7497" w:rsidRPr="007529CD">
        <w:t>Stonebridge WSC</w:t>
      </w:r>
      <w:r w:rsidRPr="007529CD">
        <w:t xml:space="preserve">’s </w:t>
      </w:r>
      <w:r w:rsidR="007529CD" w:rsidRPr="007529CD">
        <w:t>water</w:t>
      </w:r>
      <w:r w:rsidRPr="007529CD">
        <w:t xml:space="preserve"> s</w:t>
      </w:r>
      <w:r w:rsidRPr="007529CD">
        <w:rPr>
          <w:shd w:val="clear" w:color="auto" w:fill="FFFFFF"/>
        </w:rPr>
        <w:t>ystem.</w:t>
      </w:r>
    </w:p>
    <w:p w14:paraId="3BDA7299" w14:textId="71E29A64" w:rsidR="00C90F1A" w:rsidRPr="00473265" w:rsidRDefault="00C90F1A" w:rsidP="00A35B34">
      <w:pPr>
        <w:spacing w:before="120" w:after="120"/>
        <w:ind w:left="360"/>
      </w:pPr>
      <w:r w:rsidRPr="00473265">
        <w:rPr>
          <w:shd w:val="clear" w:color="auto" w:fill="FFFFFF"/>
        </w:rPr>
        <w:t xml:space="preserve">There are currently </w:t>
      </w:r>
      <w:r w:rsidR="00473265" w:rsidRPr="00473265">
        <w:t>16</w:t>
      </w:r>
      <w:r w:rsidRPr="00473265">
        <w:t xml:space="preserve"> existing customers in the requested area, therefore, there is a need for service.  No additional service is needed at this time.</w:t>
      </w:r>
      <w:r w:rsidRPr="00473265">
        <w:rPr>
          <w:shd w:val="clear" w:color="auto" w:fill="FFFFFF"/>
        </w:rPr>
        <w:t xml:space="preserve">  </w:t>
      </w:r>
    </w:p>
    <w:p w14:paraId="466B1EFD"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1690ADB9" w14:textId="3819812A" w:rsidR="00C5446C" w:rsidRPr="007529CD" w:rsidRDefault="00BA7497" w:rsidP="00A35B34">
      <w:pPr>
        <w:pStyle w:val="CommentText"/>
        <w:tabs>
          <w:tab w:val="clear" w:pos="720"/>
          <w:tab w:val="left" w:pos="360"/>
        </w:tabs>
        <w:spacing w:before="120" w:after="120"/>
        <w:ind w:left="360"/>
        <w:jc w:val="both"/>
        <w:rPr>
          <w:rFonts w:ascii="Times New Roman" w:hAnsi="Times New Roman" w:cs="Times New Roman"/>
          <w:sz w:val="24"/>
          <w:szCs w:val="24"/>
        </w:rPr>
      </w:pPr>
      <w:r w:rsidRPr="007529CD">
        <w:rPr>
          <w:rFonts w:ascii="Times New Roman" w:hAnsi="Times New Roman" w:cs="Times New Roman"/>
          <w:sz w:val="24"/>
          <w:szCs w:val="24"/>
        </w:rPr>
        <w:t>Cross Timbers WSC</w:t>
      </w:r>
      <w:r w:rsidR="009327AF" w:rsidRPr="007529CD">
        <w:rPr>
          <w:rFonts w:ascii="Times New Roman" w:hAnsi="Times New Roman" w:cs="Times New Roman"/>
          <w:sz w:val="24"/>
          <w:szCs w:val="24"/>
        </w:rPr>
        <w:t xml:space="preserve"> will be the certificated entity for the requested area and be required to provide </w:t>
      </w:r>
      <w:r w:rsidR="008A54A2" w:rsidRPr="007529CD">
        <w:rPr>
          <w:rFonts w:ascii="Times New Roman" w:hAnsi="Times New Roman" w:cs="Times New Roman"/>
          <w:sz w:val="24"/>
          <w:szCs w:val="24"/>
        </w:rPr>
        <w:t xml:space="preserve">continuous and adequate </w:t>
      </w:r>
      <w:r w:rsidR="009327AF" w:rsidRPr="007529CD">
        <w:rPr>
          <w:rFonts w:ascii="Times New Roman" w:hAnsi="Times New Roman" w:cs="Times New Roman"/>
          <w:sz w:val="24"/>
          <w:szCs w:val="24"/>
        </w:rPr>
        <w:t xml:space="preserve">service to the requested area. </w:t>
      </w:r>
    </w:p>
    <w:p w14:paraId="47655591" w14:textId="77777777" w:rsidR="00C5446C" w:rsidRPr="007529CD" w:rsidRDefault="00C5446C" w:rsidP="00A35B34">
      <w:pPr>
        <w:pStyle w:val="CommentText"/>
        <w:tabs>
          <w:tab w:val="clear" w:pos="720"/>
          <w:tab w:val="left" w:pos="360"/>
        </w:tabs>
        <w:spacing w:before="120" w:after="120"/>
        <w:ind w:left="360"/>
        <w:jc w:val="both"/>
        <w:rPr>
          <w:rFonts w:cs="Times New Roman"/>
        </w:rPr>
      </w:pPr>
      <w:r w:rsidRPr="007529CD">
        <w:rPr>
          <w:rFonts w:ascii="Times New Roman" w:hAnsi="Times New Roman" w:cs="Times New Roman"/>
          <w:sz w:val="24"/>
          <w:szCs w:val="24"/>
        </w:rPr>
        <w:t>There will be no effect on landowners as the area is currently certificated.</w:t>
      </w:r>
      <w:r w:rsidRPr="007529CD">
        <w:rPr>
          <w:rFonts w:cs="Times New Roman"/>
        </w:rPr>
        <w:t xml:space="preserve"> </w:t>
      </w:r>
    </w:p>
    <w:p w14:paraId="159080D5" w14:textId="77777777" w:rsidR="00C90F1A" w:rsidRPr="007529CD" w:rsidRDefault="00C90F1A" w:rsidP="00730D56">
      <w:pPr>
        <w:pStyle w:val="CommentText"/>
        <w:tabs>
          <w:tab w:val="clear" w:pos="720"/>
          <w:tab w:val="left" w:pos="360"/>
        </w:tabs>
        <w:spacing w:before="120" w:after="120"/>
        <w:ind w:left="360"/>
        <w:jc w:val="both"/>
        <w:rPr>
          <w:rFonts w:cs="Times New Roman"/>
        </w:rPr>
      </w:pPr>
      <w:r w:rsidRPr="007529CD">
        <w:rPr>
          <w:rFonts w:ascii="Times New Roman" w:hAnsi="Times New Roman" w:cs="Times New Roman"/>
          <w:sz w:val="24"/>
          <w:szCs w:val="24"/>
        </w:rPr>
        <w:t>There will be no effect on any retail public utility servicing the proximate area</w:t>
      </w:r>
      <w:r w:rsidR="009327AF" w:rsidRPr="007529CD">
        <w:rPr>
          <w:rFonts w:ascii="Times New Roman" w:hAnsi="Times New Roman" w:cs="Times New Roman"/>
          <w:sz w:val="24"/>
          <w:szCs w:val="24"/>
        </w:rPr>
        <w:t xml:space="preserve">. </w:t>
      </w:r>
      <w:r w:rsidR="00342242" w:rsidRPr="007529CD">
        <w:rPr>
          <w:rFonts w:ascii="Times New Roman" w:hAnsi="Times New Roman" w:cs="Times New Roman"/>
          <w:sz w:val="24"/>
          <w:szCs w:val="24"/>
        </w:rPr>
        <w:t xml:space="preserve"> </w:t>
      </w:r>
      <w:r w:rsidR="009327AF" w:rsidRPr="007529CD">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7529CD">
        <w:rPr>
          <w:rFonts w:ascii="Times New Roman" w:hAnsi="Times New Roman" w:cs="Times New Roman"/>
          <w:sz w:val="24"/>
          <w:szCs w:val="24"/>
        </w:rPr>
        <w:t xml:space="preserve">request to </w:t>
      </w:r>
      <w:r w:rsidR="009327AF" w:rsidRPr="007529CD">
        <w:rPr>
          <w:rFonts w:ascii="Times New Roman" w:hAnsi="Times New Roman" w:cs="Times New Roman"/>
          <w:sz w:val="24"/>
          <w:szCs w:val="24"/>
        </w:rPr>
        <w:t>intervene.</w:t>
      </w:r>
      <w:r w:rsidRPr="007529CD">
        <w:rPr>
          <w:rFonts w:ascii="Times New Roman" w:hAnsi="Times New Roman" w:cs="Times New Roman"/>
          <w:sz w:val="24"/>
          <w:szCs w:val="24"/>
        </w:rPr>
        <w:t xml:space="preserve"> </w:t>
      </w:r>
    </w:p>
    <w:p w14:paraId="63AB2718" w14:textId="77777777" w:rsidR="00D24180" w:rsidRPr="009756C8" w:rsidRDefault="00D24180" w:rsidP="00A35B34">
      <w:pPr>
        <w:spacing w:before="120" w:after="120"/>
        <w:ind w:left="900" w:hanging="540"/>
        <w:rPr>
          <w:b/>
          <w:i/>
          <w:iCs/>
        </w:rPr>
      </w:pPr>
      <w:r w:rsidRPr="00EC1B31">
        <w:rPr>
          <w:bCs/>
        </w:rPr>
        <w:lastRenderedPageBreak/>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3807BB01" w14:textId="648D4FDE" w:rsidR="002D1F2A" w:rsidRPr="007529CD" w:rsidRDefault="002D1F2A" w:rsidP="002D1F2A">
      <w:pPr>
        <w:ind w:left="360"/>
        <w:rPr>
          <w:szCs w:val="24"/>
        </w:rPr>
      </w:pPr>
      <w:bookmarkStart w:id="22" w:name="_Hlk107988145"/>
      <w:bookmarkStart w:id="23" w:name="_Hlk100746682"/>
      <w:r w:rsidRPr="007529CD">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7529CD">
        <w:rPr>
          <w:szCs w:val="24"/>
        </w:rPr>
        <w:t>operated at all times</w:t>
      </w:r>
      <w:proofErr w:type="gramEnd"/>
      <w:r w:rsidRPr="007529CD">
        <w:rPr>
          <w:szCs w:val="24"/>
        </w:rPr>
        <w:t xml:space="preserve"> under the direct supervision of a water works operator who holds an applicable, valid license issued by the TCEQ executive director. The licensed operator of a public water system may be an employee, contractor, or volunteer.  </w:t>
      </w:r>
      <w:r w:rsidR="00BA7497" w:rsidRPr="007529CD">
        <w:rPr>
          <w:szCs w:val="24"/>
        </w:rPr>
        <w:t>Cross Timbers WSC</w:t>
      </w:r>
      <w:r w:rsidRPr="007529CD">
        <w:rPr>
          <w:szCs w:val="24"/>
        </w:rPr>
        <w:t xml:space="preserve">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bookmarkEnd w:id="22"/>
    <w:p w14:paraId="026F2716" w14:textId="77777777" w:rsidR="002D1F2A" w:rsidRPr="00C96186" w:rsidRDefault="002D1F2A" w:rsidP="007529CD"/>
    <w:p w14:paraId="127C9259" w14:textId="23DBF00B" w:rsidR="0088627A" w:rsidRPr="00C96186" w:rsidRDefault="00BA7497" w:rsidP="000E65B6">
      <w:pPr>
        <w:spacing w:after="240"/>
        <w:ind w:left="360"/>
        <w:rPr>
          <w:sz w:val="22"/>
        </w:rPr>
      </w:pPr>
      <w:r w:rsidRPr="00C96186">
        <w:t>Cross Timbers WSC</w:t>
      </w:r>
      <w:r w:rsidR="00AD70A6" w:rsidRPr="00C96186">
        <w:t xml:space="preserve"> </w:t>
      </w:r>
      <w:r w:rsidR="00CE75E9" w:rsidRPr="00C96186">
        <w:t xml:space="preserve">will have licensed operators to run the system operations.  A Class </w:t>
      </w:r>
      <w:r w:rsidR="00C96186" w:rsidRPr="00C96186">
        <w:t>C</w:t>
      </w:r>
      <w:r w:rsidR="00CE75E9" w:rsidRPr="00C96186">
        <w:t xml:space="preserve"> operator will be the responsible operator for the system.</w:t>
      </w:r>
    </w:p>
    <w:bookmarkEnd w:id="23"/>
    <w:p w14:paraId="5F4C8CA0" w14:textId="2847F096" w:rsidR="00C90F1A" w:rsidRDefault="00BA7497" w:rsidP="000E65B6">
      <w:pPr>
        <w:spacing w:after="240"/>
        <w:ind w:left="360"/>
      </w:pPr>
      <w:r w:rsidRPr="00C96186">
        <w:t>Cross Timbers WSC</w:t>
      </w:r>
      <w:r w:rsidR="00CE75E9" w:rsidRPr="00C96186">
        <w:t xml:space="preserve"> </w:t>
      </w:r>
      <w:proofErr w:type="gramStart"/>
      <w:r w:rsidR="00AD70A6" w:rsidRPr="00C96186">
        <w:t>has the ability to</w:t>
      </w:r>
      <w:proofErr w:type="gramEnd"/>
      <w:r w:rsidR="00AD70A6" w:rsidRPr="00C96186">
        <w:t xml:space="preserve"> provide adequate service in the requested area.</w:t>
      </w:r>
      <w:r w:rsidR="00AD70A6" w:rsidRPr="00C96186" w:rsidDel="001A4C7F">
        <w:t xml:space="preserve">  </w:t>
      </w:r>
      <w:r w:rsidRPr="00C96186">
        <w:t>Cross Timbers WSC</w:t>
      </w:r>
      <w:r w:rsidR="00E06950" w:rsidRPr="00C96186">
        <w:t xml:space="preserve"> has a TCEQ approved </w:t>
      </w:r>
      <w:r w:rsidR="00145E77" w:rsidRPr="00C96186">
        <w:t>PWS</w:t>
      </w:r>
      <w:r w:rsidR="00C96186" w:rsidRPr="00C96186">
        <w:t xml:space="preserve"> </w:t>
      </w:r>
      <w:r w:rsidR="00E06950" w:rsidRPr="00C96186">
        <w:t xml:space="preserve">registered as </w:t>
      </w:r>
      <w:r w:rsidR="00C96186" w:rsidRPr="00C96186">
        <w:t>Cross Timbers WSC</w:t>
      </w:r>
      <w:r w:rsidR="00E06950" w:rsidRPr="00C96186">
        <w:t>, PWS ID No.</w:t>
      </w:r>
      <w:r w:rsidR="00C96186" w:rsidRPr="00C96186">
        <w:t xml:space="preserve"> 0610020.</w:t>
      </w:r>
      <w:r w:rsidR="00E06950" w:rsidRPr="00C96186">
        <w:t xml:space="preserve"> </w:t>
      </w:r>
      <w:r w:rsidRPr="00C96186">
        <w:t>Cross Timbers WSC</w:t>
      </w:r>
      <w:r w:rsidR="00C96186" w:rsidRPr="00C96186">
        <w:t xml:space="preserve"> </w:t>
      </w:r>
      <w:r w:rsidR="00C90F1A" w:rsidRPr="00C96186">
        <w:t xml:space="preserve">does not have any violations listed in the TCEQ database. </w:t>
      </w:r>
      <w:r w:rsidR="00AD70A6">
        <w:t xml:space="preserve">In addition, the Commission’s complaint records, which </w:t>
      </w:r>
      <w:r w:rsidR="00E56FE3">
        <w:t>date back to 201</w:t>
      </w:r>
      <w:r w:rsidR="00F27C6C">
        <w:t>7</w:t>
      </w:r>
      <w:r w:rsidR="00AD70A6">
        <w:t xml:space="preserve">, </w:t>
      </w:r>
      <w:r w:rsidR="00725155" w:rsidRPr="00CA1586">
        <w:t xml:space="preserve">show </w:t>
      </w:r>
      <w:r w:rsidR="00CA1586" w:rsidRPr="00CA1586">
        <w:t>zero</w:t>
      </w:r>
      <w:r w:rsidR="00725155" w:rsidRPr="00CA1586">
        <w:t xml:space="preserve"> complaints</w:t>
      </w:r>
      <w:r w:rsidR="00384823" w:rsidRPr="00CA1586">
        <w:t xml:space="preserve"> against </w:t>
      </w:r>
      <w:r w:rsidRPr="00CA1586">
        <w:t>Cross Timbers WSC</w:t>
      </w:r>
      <w:r w:rsidR="00AD70A6" w:rsidRPr="00CA1586">
        <w:t xml:space="preserve">. </w:t>
      </w:r>
    </w:p>
    <w:p w14:paraId="16BBAEEB"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39322A37" w14:textId="24BCDAA8" w:rsidR="00C90F1A" w:rsidRPr="002968B4" w:rsidRDefault="00A17355" w:rsidP="00A35B34">
      <w:pPr>
        <w:spacing w:before="120" w:after="120"/>
        <w:ind w:left="360"/>
      </w:pPr>
      <w:r w:rsidRPr="002968B4">
        <w:t xml:space="preserve">The </w:t>
      </w:r>
      <w:r w:rsidR="00C90F1A" w:rsidRPr="002968B4">
        <w:t>construction</w:t>
      </w:r>
      <w:r w:rsidRPr="002968B4">
        <w:t xml:space="preserve"> of a physically separate system</w:t>
      </w:r>
      <w:r w:rsidR="00C90F1A" w:rsidRPr="002968B4">
        <w:t xml:space="preserve"> is </w:t>
      </w:r>
      <w:r w:rsidRPr="002968B4">
        <w:t xml:space="preserve">not </w:t>
      </w:r>
      <w:r w:rsidR="00C90F1A" w:rsidRPr="002968B4">
        <w:t xml:space="preserve">necessary for </w:t>
      </w:r>
      <w:r w:rsidR="00BA7497" w:rsidRPr="002968B4">
        <w:t>Cross Timbers WSC</w:t>
      </w:r>
      <w:r w:rsidR="00C90F1A" w:rsidRPr="002968B4">
        <w:t xml:space="preserve"> to serve the requested area.</w:t>
      </w:r>
      <w:r w:rsidRPr="002968B4">
        <w:t xml:space="preserve"> Therefore, concerns of regionalization or consolidation do not apply.</w:t>
      </w:r>
      <w:r w:rsidR="00C90F1A" w:rsidRPr="002968B4">
        <w:t xml:space="preserve"> </w:t>
      </w:r>
    </w:p>
    <w:p w14:paraId="548A4656"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57B94096" w14:textId="57436233" w:rsidR="00C90F1A" w:rsidRPr="00284357" w:rsidRDefault="00BA7497" w:rsidP="00A35B34">
      <w:pPr>
        <w:spacing w:before="120" w:after="120"/>
        <w:ind w:left="360"/>
      </w:pPr>
      <w:r w:rsidRPr="00284357">
        <w:t>Stonebridge WSC</w:t>
      </w:r>
      <w:r w:rsidR="00C90F1A" w:rsidRPr="00284357">
        <w:t xml:space="preserve"> is currently serving customers</w:t>
      </w:r>
      <w:r w:rsidR="0055162D">
        <w:t>, but Stonebridge WSC must limit customer usage during certain periods and has no fire protection available.</w:t>
      </w:r>
      <w:r w:rsidR="00C90F1A" w:rsidRPr="00284357">
        <w:t xml:space="preserve"> </w:t>
      </w:r>
      <w:bookmarkStart w:id="24" w:name="_Hlk55213057"/>
      <w:r w:rsidR="0055162D">
        <w:t>Cross Timbers WSC has extended a six-inch water line to Stonebridge WSC’s service area and added a fire hydrant to the CCN territory</w:t>
      </w:r>
      <w:r w:rsidR="007A17DC" w:rsidRPr="00284357">
        <w:rPr>
          <w:szCs w:val="24"/>
        </w:rPr>
        <w:t>.</w:t>
      </w:r>
      <w:r w:rsidR="0055162D">
        <w:rPr>
          <w:szCs w:val="24"/>
        </w:rPr>
        <w:t xml:space="preserve">  As Cross Timbers WSC has already extended service to the requested area,</w:t>
      </w:r>
      <w:r w:rsidR="007A17DC" w:rsidRPr="00284357">
        <w:rPr>
          <w:szCs w:val="24"/>
        </w:rPr>
        <w:t xml:space="preserve"> it is not feasible to obtain service from an</w:t>
      </w:r>
      <w:r w:rsidR="0055162D">
        <w:rPr>
          <w:szCs w:val="24"/>
        </w:rPr>
        <w:t>other</w:t>
      </w:r>
      <w:r w:rsidR="007A17DC" w:rsidRPr="00284357">
        <w:rPr>
          <w:szCs w:val="24"/>
        </w:rPr>
        <w:t xml:space="preserve"> adjacent retail public utility.</w:t>
      </w:r>
      <w:bookmarkEnd w:id="24"/>
      <w:r w:rsidR="00C90F1A" w:rsidRPr="00284357">
        <w:t xml:space="preserve">  </w:t>
      </w:r>
    </w:p>
    <w:p w14:paraId="78EF912E"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19A197FC"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67506534" w14:textId="77777777" w:rsidR="00D24180" w:rsidRPr="009756C8" w:rsidRDefault="00D24180" w:rsidP="00A35B34">
      <w:pPr>
        <w:spacing w:before="120" w:after="120"/>
        <w:ind w:left="900" w:hanging="540"/>
        <w:rPr>
          <w:rFonts w:eastAsiaTheme="minorHAnsi"/>
        </w:rPr>
      </w:pPr>
      <w:r w:rsidRPr="00D474D7">
        <w:rPr>
          <w:bCs/>
          <w:iCs/>
        </w:rPr>
        <w:lastRenderedPageBreak/>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124760BF"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57574598"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4A15B9A0" w14:textId="77777777" w:rsidR="00730D56" w:rsidRDefault="00730D56" w:rsidP="00730D56">
      <w:pPr>
        <w:pStyle w:val="ListParagraph"/>
        <w:spacing w:after="0"/>
        <w:ind w:left="360" w:firstLine="0"/>
        <w:jc w:val="both"/>
        <w:rPr>
          <w:rFonts w:cs="Times New Roman"/>
        </w:rPr>
      </w:pPr>
    </w:p>
    <w:p w14:paraId="3E7F0E0F" w14:textId="756B750F" w:rsidR="001A5F52" w:rsidRPr="00284357" w:rsidRDefault="001A5F52" w:rsidP="001A5F52">
      <w:pPr>
        <w:ind w:left="360"/>
      </w:pPr>
      <w:bookmarkStart w:id="25" w:name="_Hlk95387252"/>
      <w:r w:rsidRPr="00284357">
        <w:t xml:space="preserve">The environmental integrity of the land </w:t>
      </w:r>
      <w:bookmarkStart w:id="26" w:name="_Hlk97889125"/>
      <w:r w:rsidR="00284357" w:rsidRPr="00284357">
        <w:rPr>
          <w:rStyle w:val="Style1"/>
          <w:color w:val="auto"/>
        </w:rPr>
        <w:t>will not be affected as no additional construction is needed</w:t>
      </w:r>
      <w:bookmarkEnd w:id="26"/>
      <w:r w:rsidRPr="00284357">
        <w:rPr>
          <w:rStyle w:val="Style1"/>
          <w:color w:val="auto"/>
        </w:rPr>
        <w:t xml:space="preserve"> </w:t>
      </w:r>
      <w:r w:rsidRPr="00284357">
        <w:t>to provide service to the requested area.</w:t>
      </w:r>
      <w:bookmarkEnd w:id="25"/>
    </w:p>
    <w:p w14:paraId="2B4B349C" w14:textId="77777777" w:rsidR="001A5F52" w:rsidRPr="004048C0" w:rsidRDefault="001A5F52" w:rsidP="001A5F52">
      <w:pPr>
        <w:ind w:left="360"/>
      </w:pPr>
      <w:r w:rsidRPr="004048C0">
        <w:t xml:space="preserve"> </w:t>
      </w:r>
    </w:p>
    <w:p w14:paraId="7F2E125E"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2583AE37" w14:textId="03CFE7C3" w:rsidR="001A5F52" w:rsidRPr="00284357" w:rsidRDefault="001A5F52" w:rsidP="001A5F52">
      <w:pPr>
        <w:ind w:left="360"/>
      </w:pPr>
      <w:r w:rsidRPr="00284357">
        <w:t xml:space="preserve">The customers’ rates will </w:t>
      </w:r>
      <w:r w:rsidR="00284357" w:rsidRPr="00284357">
        <w:rPr>
          <w:rStyle w:val="Style1"/>
          <w:color w:val="auto"/>
        </w:rPr>
        <w:t>be higher than</w:t>
      </w:r>
      <w:r w:rsidRPr="00284357">
        <w:rPr>
          <w:rStyle w:val="Style1"/>
          <w:color w:val="auto"/>
        </w:rPr>
        <w:t xml:space="preserve"> </w:t>
      </w:r>
      <w:r w:rsidRPr="00284357">
        <w:t>the current rate</w:t>
      </w:r>
      <w:r w:rsidR="00773B3C" w:rsidRPr="00284357">
        <w:t>s</w:t>
      </w:r>
      <w:r w:rsidRPr="00284357">
        <w:t xml:space="preserve"> for </w:t>
      </w:r>
      <w:r w:rsidR="00284357" w:rsidRPr="00284357">
        <w:t>Stonebridge WSC</w:t>
      </w:r>
      <w:r w:rsidRPr="00284357">
        <w:t xml:space="preserve">.  Reliability and quality of water service is expected to improve under </w:t>
      </w:r>
      <w:r w:rsidR="00BA7497" w:rsidRPr="00284357">
        <w:t>Cross Timbers WSC</w:t>
      </w:r>
      <w:r w:rsidRPr="00284357">
        <w:t>’s management.</w:t>
      </w:r>
    </w:p>
    <w:p w14:paraId="47BF3671" w14:textId="77777777" w:rsidR="0053518D" w:rsidRDefault="0053518D" w:rsidP="0053518D">
      <w:pPr>
        <w:pStyle w:val="NoSpacing"/>
        <w:jc w:val="both"/>
        <w:rPr>
          <w:rFonts w:cs="Times New Roman"/>
        </w:rPr>
      </w:pPr>
    </w:p>
    <w:p w14:paraId="0D986B50" w14:textId="77777777" w:rsidR="00DE6197" w:rsidRPr="00F96989" w:rsidRDefault="00DE6197" w:rsidP="00DE6197">
      <w:pPr>
        <w:pStyle w:val="NoSpacing"/>
        <w:tabs>
          <w:tab w:val="left" w:pos="720"/>
        </w:tabs>
        <w:autoSpaceDE w:val="0"/>
        <w:autoSpaceDN w:val="0"/>
        <w:adjustRightInd w:val="0"/>
        <w:jc w:val="both"/>
        <w:rPr>
          <w:rFonts w:cs="Times New Roman"/>
        </w:rPr>
      </w:pPr>
      <w:bookmarkStart w:id="27" w:name="_Hlk53566076"/>
      <w:r w:rsidRPr="00F96989">
        <w:t xml:space="preserve">The Applicants </w:t>
      </w:r>
      <w:bookmarkEnd w:id="27"/>
      <w:r w:rsidRPr="00F96989">
        <w:rPr>
          <w:rFonts w:cs="Times New Roman"/>
        </w:rPr>
        <w:t xml:space="preserve">meet </w:t>
      </w:r>
      <w:proofErr w:type="gramStart"/>
      <w:r w:rsidRPr="00F96989">
        <w:rPr>
          <w:rFonts w:cs="Times New Roman"/>
        </w:rPr>
        <w:t>all of</w:t>
      </w:r>
      <w:proofErr w:type="gramEnd"/>
      <w:r w:rsidRPr="00F96989">
        <w:rPr>
          <w:rFonts w:cs="Times New Roman"/>
        </w:rPr>
        <w:t xml:space="preserve">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2B59A2DF" w14:textId="77777777" w:rsidR="0053518D" w:rsidRPr="005D41FF" w:rsidRDefault="0053518D" w:rsidP="0053518D">
      <w:pPr>
        <w:pStyle w:val="NoSpacing"/>
        <w:tabs>
          <w:tab w:val="left" w:pos="720"/>
        </w:tabs>
        <w:autoSpaceDE w:val="0"/>
        <w:autoSpaceDN w:val="0"/>
        <w:adjustRightInd w:val="0"/>
        <w:jc w:val="both"/>
        <w:rPr>
          <w:rFonts w:cs="Times New Roman"/>
        </w:rPr>
      </w:pPr>
    </w:p>
    <w:p w14:paraId="28CA1171" w14:textId="77777777" w:rsidR="0053518D" w:rsidRPr="005D41FF" w:rsidRDefault="0053518D" w:rsidP="0053518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6B0BDA04" w14:textId="640B07FE" w:rsidR="0053518D" w:rsidRPr="00284357" w:rsidRDefault="0053518D" w:rsidP="0053518D">
      <w:bookmarkStart w:id="28" w:name="_Hlk53566061"/>
      <w:r w:rsidRPr="00284357">
        <w:rPr>
          <w:rFonts w:eastAsia="Calibri"/>
        </w:rPr>
        <w:t>Based on the above information, I</w:t>
      </w:r>
      <w:r w:rsidRPr="00284357">
        <w:t xml:space="preserve"> </w:t>
      </w:r>
      <w:bookmarkEnd w:id="28"/>
      <w:r w:rsidRPr="00284357">
        <w:t xml:space="preserve">recommend that the Commission find that the transaction will serve the public interest and that the Applicants be allowed to proceed with the proposed transaction. There are </w:t>
      </w:r>
      <w:r w:rsidR="00284357" w:rsidRPr="00284357">
        <w:rPr>
          <w:rStyle w:val="Style1"/>
          <w:color w:val="auto"/>
        </w:rPr>
        <w:t>no deposits</w:t>
      </w:r>
      <w:r w:rsidRPr="00284357">
        <w:t xml:space="preserve"> held by </w:t>
      </w:r>
      <w:r w:rsidR="00BA7497" w:rsidRPr="00284357">
        <w:t>Stonebridge WSC</w:t>
      </w:r>
      <w:r w:rsidRPr="00284357">
        <w:t xml:space="preserve"> for the customers being served by </w:t>
      </w:r>
      <w:r w:rsidR="00284357" w:rsidRPr="00284357">
        <w:t>Stonebridge WSC</w:t>
      </w:r>
      <w:r w:rsidRPr="00284357">
        <w:t xml:space="preserve">. I further recommend that a public hearing is not necessary. </w:t>
      </w:r>
    </w:p>
    <w:p w14:paraId="40B7AD9C"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F8160" w14:textId="77777777" w:rsidR="000A599C" w:rsidRDefault="000A599C">
      <w:r>
        <w:separator/>
      </w:r>
    </w:p>
  </w:endnote>
  <w:endnote w:type="continuationSeparator" w:id="0">
    <w:p w14:paraId="1BD87CB5" w14:textId="77777777" w:rsidR="000A599C" w:rsidRDefault="000A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37B57" w14:textId="77777777" w:rsidR="000A599C" w:rsidRDefault="000A599C">
      <w:r>
        <w:separator/>
      </w:r>
    </w:p>
  </w:footnote>
  <w:footnote w:type="continuationSeparator" w:id="0">
    <w:p w14:paraId="2301DA88" w14:textId="77777777" w:rsidR="000A599C" w:rsidRDefault="000A5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4D38" w14:textId="77777777" w:rsidR="00DA36E8" w:rsidRDefault="00DA36E8">
    <w:pPr>
      <w:pStyle w:val="Header"/>
      <w:jc w:val="center"/>
      <w:rPr>
        <w:b/>
        <w:i/>
        <w:sz w:val="38"/>
      </w:rPr>
    </w:pPr>
    <w:r>
      <w:rPr>
        <w:b/>
        <w:i/>
        <w:sz w:val="38"/>
      </w:rPr>
      <w:t>Public Utility Commission of Texas</w:t>
    </w:r>
  </w:p>
  <w:p w14:paraId="2C99120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75517E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9A2F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9AA"/>
    <w:rsid w:val="0001100F"/>
    <w:rsid w:val="00022E10"/>
    <w:rsid w:val="0007731C"/>
    <w:rsid w:val="000A599C"/>
    <w:rsid w:val="000D7C59"/>
    <w:rsid w:val="000E65B6"/>
    <w:rsid w:val="00116570"/>
    <w:rsid w:val="0014070F"/>
    <w:rsid w:val="00145E77"/>
    <w:rsid w:val="00172779"/>
    <w:rsid w:val="001A0D5A"/>
    <w:rsid w:val="001A56DF"/>
    <w:rsid w:val="001A5F52"/>
    <w:rsid w:val="001F45BB"/>
    <w:rsid w:val="001F60AB"/>
    <w:rsid w:val="00274A50"/>
    <w:rsid w:val="0028111B"/>
    <w:rsid w:val="00284357"/>
    <w:rsid w:val="002968B4"/>
    <w:rsid w:val="002D10BB"/>
    <w:rsid w:val="002D1F2A"/>
    <w:rsid w:val="002D54CE"/>
    <w:rsid w:val="002E4FFA"/>
    <w:rsid w:val="00315848"/>
    <w:rsid w:val="00342242"/>
    <w:rsid w:val="003478DA"/>
    <w:rsid w:val="003809AA"/>
    <w:rsid w:val="00384823"/>
    <w:rsid w:val="003E0B1C"/>
    <w:rsid w:val="003E1CD0"/>
    <w:rsid w:val="004249AC"/>
    <w:rsid w:val="00473265"/>
    <w:rsid w:val="004A30C9"/>
    <w:rsid w:val="004B607C"/>
    <w:rsid w:val="004E21C0"/>
    <w:rsid w:val="00505B2A"/>
    <w:rsid w:val="00505E26"/>
    <w:rsid w:val="0052550E"/>
    <w:rsid w:val="0053518D"/>
    <w:rsid w:val="00542A42"/>
    <w:rsid w:val="0055162D"/>
    <w:rsid w:val="005962C2"/>
    <w:rsid w:val="005B3CCA"/>
    <w:rsid w:val="005D4305"/>
    <w:rsid w:val="00634906"/>
    <w:rsid w:val="0064757D"/>
    <w:rsid w:val="006B6B83"/>
    <w:rsid w:val="00725155"/>
    <w:rsid w:val="00730D56"/>
    <w:rsid w:val="007529CD"/>
    <w:rsid w:val="00760795"/>
    <w:rsid w:val="00773B3C"/>
    <w:rsid w:val="007A17DC"/>
    <w:rsid w:val="007C4BF8"/>
    <w:rsid w:val="007D4F2D"/>
    <w:rsid w:val="007E4EE0"/>
    <w:rsid w:val="00800B84"/>
    <w:rsid w:val="008262FF"/>
    <w:rsid w:val="00866FC7"/>
    <w:rsid w:val="0088627A"/>
    <w:rsid w:val="008A54A2"/>
    <w:rsid w:val="008C469B"/>
    <w:rsid w:val="00904083"/>
    <w:rsid w:val="0091083F"/>
    <w:rsid w:val="00915750"/>
    <w:rsid w:val="009327AF"/>
    <w:rsid w:val="00950C22"/>
    <w:rsid w:val="009F11EE"/>
    <w:rsid w:val="00A17355"/>
    <w:rsid w:val="00A2062C"/>
    <w:rsid w:val="00A35B34"/>
    <w:rsid w:val="00A66740"/>
    <w:rsid w:val="00A7556C"/>
    <w:rsid w:val="00A7691E"/>
    <w:rsid w:val="00A91312"/>
    <w:rsid w:val="00AD09CD"/>
    <w:rsid w:val="00AD6BB1"/>
    <w:rsid w:val="00AD70A6"/>
    <w:rsid w:val="00AE4B86"/>
    <w:rsid w:val="00B14654"/>
    <w:rsid w:val="00B24BC1"/>
    <w:rsid w:val="00B56DD2"/>
    <w:rsid w:val="00B919CA"/>
    <w:rsid w:val="00BA7497"/>
    <w:rsid w:val="00C06E5C"/>
    <w:rsid w:val="00C25C60"/>
    <w:rsid w:val="00C366FF"/>
    <w:rsid w:val="00C50E04"/>
    <w:rsid w:val="00C5446C"/>
    <w:rsid w:val="00C83CDD"/>
    <w:rsid w:val="00C90F1A"/>
    <w:rsid w:val="00C96186"/>
    <w:rsid w:val="00CA1586"/>
    <w:rsid w:val="00CC744D"/>
    <w:rsid w:val="00CE75E9"/>
    <w:rsid w:val="00D24180"/>
    <w:rsid w:val="00D474D7"/>
    <w:rsid w:val="00D711A7"/>
    <w:rsid w:val="00DA36E8"/>
    <w:rsid w:val="00DB3DF9"/>
    <w:rsid w:val="00DE6197"/>
    <w:rsid w:val="00DF2550"/>
    <w:rsid w:val="00E06950"/>
    <w:rsid w:val="00E56FE3"/>
    <w:rsid w:val="00E57BE8"/>
    <w:rsid w:val="00E65C2A"/>
    <w:rsid w:val="00E666D1"/>
    <w:rsid w:val="00EA5690"/>
    <w:rsid w:val="00EC1B31"/>
    <w:rsid w:val="00ED0966"/>
    <w:rsid w:val="00F04202"/>
    <w:rsid w:val="00F20E96"/>
    <w:rsid w:val="00F27C6C"/>
    <w:rsid w:val="00F756CD"/>
    <w:rsid w:val="00F86D80"/>
    <w:rsid w:val="00FB325F"/>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A2B66"/>
  <w15:chartTrackingRefBased/>
  <w15:docId w15:val="{4B311055-1AE8-48E1-8F0D-EBC11A95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3">
    <w:name w:val="Style3"/>
    <w:basedOn w:val="DefaultParagraphFont"/>
    <w:uiPriority w:val="1"/>
    <w:rsid w:val="00BA7497"/>
    <w:rPr>
      <w:rFonts w:ascii="Times New Roman" w:hAnsi="Times New Roman"/>
      <w:i/>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urrent%20Approved%20Templates\STM%20Sale%20Approval%20Memo%20Draft%20-%20Infrastructure%20Division%20%20(updated%205-2-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9788E8953D546B997A2AE0F8432EA0A"/>
        <w:category>
          <w:name w:val="General"/>
          <w:gallery w:val="placeholder"/>
        </w:category>
        <w:types>
          <w:type w:val="bbPlcHdr"/>
        </w:types>
        <w:behaviors>
          <w:behavior w:val="content"/>
        </w:behaviors>
        <w:guid w:val="{C20CA712-AB08-4BF9-B48F-A0567A47544B}"/>
      </w:docPartPr>
      <w:docPartBody>
        <w:p w:rsidR="00CF5DA8" w:rsidRDefault="004372D3">
          <w:pPr>
            <w:pStyle w:val="69788E8953D546B997A2AE0F8432EA0A"/>
          </w:pPr>
          <w:r w:rsidRPr="00105A44">
            <w:rPr>
              <w:rFonts w:ascii="Garamond" w:hAnsi="Garamond"/>
              <w:color w:val="808080" w:themeColor="background1" w:themeShade="80"/>
            </w:rPr>
            <w:t>Mapping Staff</w:t>
          </w:r>
        </w:p>
      </w:docPartBody>
    </w:docPart>
    <w:docPart>
      <w:docPartPr>
        <w:name w:val="9917D8BA8BA244FE95E710BB72F6DBEE"/>
        <w:category>
          <w:name w:val="General"/>
          <w:gallery w:val="placeholder"/>
        </w:category>
        <w:types>
          <w:type w:val="bbPlcHdr"/>
        </w:types>
        <w:behaviors>
          <w:behavior w:val="content"/>
        </w:behaviors>
        <w:guid w:val="{206BC281-19D1-49B7-881D-179F5CCAC62E}"/>
      </w:docPartPr>
      <w:docPartBody>
        <w:p w:rsidR="00CF5DA8" w:rsidRDefault="004372D3" w:rsidP="004372D3">
          <w:pPr>
            <w:pStyle w:val="9917D8BA8BA244FE95E710BB72F6DBEE"/>
          </w:pPr>
          <w:r w:rsidRPr="004F263A">
            <w:rPr>
              <w:rStyle w:val="PlaceholderText"/>
              <w:rFonts w:eastAsiaTheme="minorHAnsi"/>
              <w:color w:val="auto"/>
            </w:rPr>
            <w:t>Select type</w:t>
          </w:r>
        </w:p>
      </w:docPartBody>
    </w:docPart>
    <w:docPart>
      <w:docPartPr>
        <w:name w:val="6A694EE0A43145918D74273D65909ECE"/>
        <w:category>
          <w:name w:val="General"/>
          <w:gallery w:val="placeholder"/>
        </w:category>
        <w:types>
          <w:type w:val="bbPlcHdr"/>
        </w:types>
        <w:behaviors>
          <w:behavior w:val="content"/>
        </w:behaviors>
        <w:guid w:val="{81C1244E-8CBA-4313-985F-76DB24F0A612}"/>
      </w:docPartPr>
      <w:docPartBody>
        <w:p w:rsidR="00CF5DA8" w:rsidRDefault="004372D3" w:rsidP="004372D3">
          <w:pPr>
            <w:pStyle w:val="6A694EE0A43145918D74273D65909ECE"/>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2D3"/>
    <w:rsid w:val="00341AC8"/>
    <w:rsid w:val="004372D3"/>
    <w:rsid w:val="00CF5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2D3"/>
    <w:rPr>
      <w:color w:val="808080"/>
    </w:rPr>
  </w:style>
  <w:style w:type="paragraph" w:customStyle="1" w:styleId="69788E8953D546B997A2AE0F8432EA0A">
    <w:name w:val="69788E8953D546B997A2AE0F8432EA0A"/>
  </w:style>
  <w:style w:type="paragraph" w:customStyle="1" w:styleId="9917D8BA8BA244FE95E710BB72F6DBEE">
    <w:name w:val="9917D8BA8BA244FE95E710BB72F6DBEE"/>
    <w:rsid w:val="004372D3"/>
  </w:style>
  <w:style w:type="paragraph" w:customStyle="1" w:styleId="6A694EE0A43145918D74273D65909ECE">
    <w:name w:val="6A694EE0A43145918D74273D65909ECE"/>
    <w:rsid w:val="004372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STM Sale Approval Memo Draft - Infrastructure Division  (updated 5-2-2022)</Template>
  <TotalTime>0</TotalTime>
  <Pages>4</Pages>
  <Words>1303</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James Harville</cp:lastModifiedBy>
  <cp:revision>2</cp:revision>
  <cp:lastPrinted>2014-10-31T15:06:00Z</cp:lastPrinted>
  <dcterms:created xsi:type="dcterms:W3CDTF">2022-08-30T17:15:00Z</dcterms:created>
  <dcterms:modified xsi:type="dcterms:W3CDTF">2022-08-30T17:15:00Z</dcterms:modified>
</cp:coreProperties>
</file>